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705" w:rsidRDefault="00E96705" w:rsidP="00A51C82">
      <w:pPr>
        <w:pStyle w:val="NoSpacing"/>
      </w:pPr>
    </w:p>
    <w:p w:rsidR="00E96705" w:rsidRDefault="00E96705" w:rsidP="00A51C82">
      <w:pPr>
        <w:pStyle w:val="NoSpacing"/>
        <w:rPr>
          <w:rFonts w:ascii="Times New Roman" w:hAnsi="Times New Roman"/>
          <w:sz w:val="28"/>
          <w:szCs w:val="28"/>
        </w:rPr>
      </w:pPr>
      <w:r>
        <w:t xml:space="preserve">                                                               </w:t>
      </w:r>
      <w:r>
        <w:rPr>
          <w:rFonts w:ascii="Times New Roman" w:hAnsi="Times New Roman"/>
          <w:sz w:val="28"/>
          <w:szCs w:val="28"/>
        </w:rPr>
        <w:t>АДМИНИСТРАЦИЯ</w:t>
      </w:r>
    </w:p>
    <w:p w:rsidR="00E96705" w:rsidRDefault="00E96705" w:rsidP="00A51C82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ЛОТОШАНСКОГО СЕЛЬСОВЕТА</w:t>
      </w:r>
    </w:p>
    <w:p w:rsidR="00E96705" w:rsidRDefault="00E96705" w:rsidP="00A46693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</w:p>
    <w:p w:rsidR="00E96705" w:rsidRDefault="00E96705" w:rsidP="00A51C82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E96705" w:rsidRDefault="00E96705" w:rsidP="00A46693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РАСПОРЯЖЕНИЕ</w:t>
      </w:r>
    </w:p>
    <w:p w:rsidR="00E96705" w:rsidRDefault="00E96705" w:rsidP="00A51C82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E96705" w:rsidRDefault="00E96705" w:rsidP="00A51C82">
      <w:pPr>
        <w:pStyle w:val="NoSpacing"/>
        <w:rPr>
          <w:rFonts w:ascii="Times New Roman" w:hAnsi="Times New Roman"/>
          <w:sz w:val="28"/>
          <w:szCs w:val="28"/>
        </w:rPr>
      </w:pPr>
    </w:p>
    <w:p w:rsidR="00E96705" w:rsidRDefault="00E96705" w:rsidP="00A46693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27.05.2019г.                                         с.Лотошное                                       № 11-Р</w:t>
      </w:r>
    </w:p>
    <w:p w:rsidR="00E96705" w:rsidRDefault="00E96705" w:rsidP="00A51C82">
      <w:pPr>
        <w:pStyle w:val="NoSpacing"/>
        <w:rPr>
          <w:rFonts w:ascii="Times New Roman" w:hAnsi="Times New Roman"/>
          <w:sz w:val="28"/>
          <w:szCs w:val="28"/>
        </w:rPr>
      </w:pPr>
    </w:p>
    <w:p w:rsidR="00E96705" w:rsidRDefault="00E96705" w:rsidP="00A51C82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назначении ответственного лица.  </w:t>
      </w:r>
    </w:p>
    <w:p w:rsidR="00E96705" w:rsidRDefault="00E96705" w:rsidP="00A51C82">
      <w:pPr>
        <w:pStyle w:val="NoSpacing"/>
        <w:rPr>
          <w:rFonts w:ascii="Times New Roman" w:hAnsi="Times New Roman"/>
          <w:sz w:val="28"/>
          <w:szCs w:val="28"/>
        </w:rPr>
      </w:pPr>
    </w:p>
    <w:p w:rsidR="00E96705" w:rsidRDefault="00E96705" w:rsidP="00986C68">
      <w:pPr>
        <w:spacing w:after="0" w:line="240" w:lineRule="auto"/>
        <w:ind w:left="-142" w:firstLine="56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На основании Федерального закона Российской Федерации от 06.10.2003 № 131-ФЗ «Об общих принципах организации местного самоуправления в Российской федерации»,  постановления Правительства Новосибирской области от 10.11.2014 № 445-п «Об утверждении Правил охраны жизни людей на водных объектах в Новосибирской области», и в целях улучшения профилактической организационной работы по обеспечению безопасности людей на водных объектах на территории Лотошанского сельсовета Краснозерского района Новосибирской области </w:t>
      </w:r>
    </w:p>
    <w:p w:rsidR="00E96705" w:rsidRDefault="00E96705" w:rsidP="00A51C82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96705" w:rsidRDefault="00E96705" w:rsidP="00986C68">
      <w:pPr>
        <w:spacing w:after="0" w:line="240" w:lineRule="auto"/>
        <w:ind w:left="-142" w:firstLine="56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Назначить ответственным по </w:t>
      </w:r>
      <w:r w:rsidRPr="00986C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профилактической организационной работе по обеспечению безопасности людей на водных объектах на территории Лотошанского сельсовета Краснозерского района Новосибирской области  Очеретенко Н.В.</w:t>
      </w:r>
    </w:p>
    <w:p w:rsidR="00E96705" w:rsidRDefault="00E96705" w:rsidP="00A51C82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2. Контроль за исполнением распоряжения оставляю за собой.</w:t>
      </w:r>
    </w:p>
    <w:p w:rsidR="00E96705" w:rsidRDefault="00E96705" w:rsidP="00A51C82">
      <w:pPr>
        <w:pStyle w:val="NoSpacing"/>
        <w:rPr>
          <w:rFonts w:ascii="Times New Roman" w:hAnsi="Times New Roman"/>
          <w:sz w:val="28"/>
          <w:szCs w:val="28"/>
        </w:rPr>
      </w:pPr>
    </w:p>
    <w:p w:rsidR="00E96705" w:rsidRDefault="00E96705" w:rsidP="00A51C82">
      <w:pPr>
        <w:pStyle w:val="NoSpacing"/>
        <w:rPr>
          <w:rFonts w:ascii="Times New Roman" w:hAnsi="Times New Roman"/>
          <w:sz w:val="28"/>
          <w:szCs w:val="28"/>
        </w:rPr>
      </w:pPr>
    </w:p>
    <w:p w:rsidR="00E96705" w:rsidRDefault="00E96705" w:rsidP="00A51C82">
      <w:pPr>
        <w:pStyle w:val="NoSpacing"/>
        <w:rPr>
          <w:rFonts w:ascii="Times New Roman" w:hAnsi="Times New Roman"/>
          <w:sz w:val="28"/>
          <w:szCs w:val="28"/>
        </w:rPr>
      </w:pPr>
    </w:p>
    <w:p w:rsidR="00E96705" w:rsidRDefault="00E96705" w:rsidP="00A51C82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Лотошанского  сельсовета </w:t>
      </w:r>
    </w:p>
    <w:p w:rsidR="00E96705" w:rsidRDefault="00E96705" w:rsidP="00A51C82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</w:p>
    <w:p w:rsidR="00E96705" w:rsidRDefault="00E96705" w:rsidP="00A51C82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А.В.Кеслер                        </w:t>
      </w:r>
    </w:p>
    <w:p w:rsidR="00E96705" w:rsidRDefault="00E96705" w:rsidP="00A51C82">
      <w:pPr>
        <w:pStyle w:val="NoSpacing"/>
        <w:rPr>
          <w:rFonts w:ascii="Times New Roman" w:hAnsi="Times New Roman"/>
          <w:sz w:val="28"/>
          <w:szCs w:val="28"/>
        </w:rPr>
      </w:pPr>
    </w:p>
    <w:p w:rsidR="00E96705" w:rsidRDefault="00E96705" w:rsidP="00A51C82">
      <w:pPr>
        <w:pStyle w:val="NoSpacing"/>
        <w:rPr>
          <w:rFonts w:ascii="Times New Roman" w:hAnsi="Times New Roman"/>
          <w:sz w:val="28"/>
          <w:szCs w:val="28"/>
        </w:rPr>
      </w:pPr>
    </w:p>
    <w:p w:rsidR="00E96705" w:rsidRDefault="00E96705" w:rsidP="00A51C82">
      <w:pPr>
        <w:pStyle w:val="NoSpacing"/>
        <w:rPr>
          <w:rFonts w:ascii="Times New Roman" w:hAnsi="Times New Roman"/>
          <w:sz w:val="28"/>
          <w:szCs w:val="28"/>
        </w:rPr>
      </w:pPr>
    </w:p>
    <w:p w:rsidR="00E96705" w:rsidRDefault="00E96705" w:rsidP="00A51C82">
      <w:pPr>
        <w:pStyle w:val="NoSpacing"/>
        <w:rPr>
          <w:rFonts w:ascii="Times New Roman" w:hAnsi="Times New Roman"/>
          <w:sz w:val="28"/>
          <w:szCs w:val="28"/>
        </w:rPr>
      </w:pPr>
    </w:p>
    <w:p w:rsidR="00E96705" w:rsidRDefault="00E96705" w:rsidP="00A51C82">
      <w:pPr>
        <w:pStyle w:val="NoSpacing"/>
        <w:rPr>
          <w:rFonts w:ascii="Times New Roman" w:hAnsi="Times New Roman"/>
          <w:sz w:val="20"/>
          <w:szCs w:val="20"/>
        </w:rPr>
      </w:pPr>
    </w:p>
    <w:p w:rsidR="00E96705" w:rsidRDefault="00E96705" w:rsidP="00A51C82">
      <w:pPr>
        <w:pStyle w:val="NoSpacing"/>
        <w:rPr>
          <w:rFonts w:ascii="Times New Roman" w:hAnsi="Times New Roman"/>
          <w:sz w:val="20"/>
          <w:szCs w:val="20"/>
        </w:rPr>
      </w:pPr>
    </w:p>
    <w:p w:rsidR="00E96705" w:rsidRDefault="00E96705" w:rsidP="00A51C82">
      <w:pPr>
        <w:pStyle w:val="NoSpacing"/>
        <w:rPr>
          <w:rFonts w:ascii="Times New Roman" w:hAnsi="Times New Roman"/>
          <w:sz w:val="20"/>
          <w:szCs w:val="20"/>
        </w:rPr>
      </w:pPr>
    </w:p>
    <w:p w:rsidR="00E96705" w:rsidRDefault="00E96705" w:rsidP="00A51C82">
      <w:pPr>
        <w:pStyle w:val="NoSpacing"/>
        <w:rPr>
          <w:rFonts w:ascii="Times New Roman" w:hAnsi="Times New Roman"/>
          <w:sz w:val="20"/>
          <w:szCs w:val="20"/>
        </w:rPr>
      </w:pPr>
    </w:p>
    <w:p w:rsidR="00E96705" w:rsidRDefault="00E96705" w:rsidP="00A51C82">
      <w:pPr>
        <w:pStyle w:val="NoSpacing"/>
        <w:rPr>
          <w:rFonts w:ascii="Times New Roman" w:hAnsi="Times New Roman"/>
          <w:sz w:val="20"/>
          <w:szCs w:val="20"/>
        </w:rPr>
      </w:pPr>
    </w:p>
    <w:p w:rsidR="00E96705" w:rsidRDefault="00E96705" w:rsidP="00A51C82">
      <w:pPr>
        <w:pStyle w:val="NoSpacing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Гришко Р.С.</w:t>
      </w:r>
    </w:p>
    <w:p w:rsidR="00E96705" w:rsidRDefault="00E96705" w:rsidP="00A51C82">
      <w:pPr>
        <w:pStyle w:val="NoSpacing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60-332</w:t>
      </w:r>
    </w:p>
    <w:p w:rsidR="00E96705" w:rsidRDefault="00E96705" w:rsidP="00A51C82">
      <w:pPr>
        <w:rPr>
          <w:rFonts w:ascii="Times New Roman" w:hAnsi="Times New Roman"/>
          <w:sz w:val="28"/>
          <w:szCs w:val="28"/>
        </w:rPr>
      </w:pPr>
    </w:p>
    <w:sectPr w:rsidR="00E96705" w:rsidSect="00FB7B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1C82"/>
    <w:rsid w:val="00007FEA"/>
    <w:rsid w:val="00413A40"/>
    <w:rsid w:val="005B737F"/>
    <w:rsid w:val="00780BF9"/>
    <w:rsid w:val="00895E4E"/>
    <w:rsid w:val="00932A63"/>
    <w:rsid w:val="00983648"/>
    <w:rsid w:val="00986C68"/>
    <w:rsid w:val="00994236"/>
    <w:rsid w:val="00A46693"/>
    <w:rsid w:val="00A51C82"/>
    <w:rsid w:val="00AE298D"/>
    <w:rsid w:val="00B073E7"/>
    <w:rsid w:val="00C70325"/>
    <w:rsid w:val="00E96705"/>
    <w:rsid w:val="00FB7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B0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51C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430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1</Pages>
  <Words>199</Words>
  <Characters>1138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Конево</dc:creator>
  <cp:keywords/>
  <dc:description/>
  <cp:lastModifiedBy>2009</cp:lastModifiedBy>
  <cp:revision>7</cp:revision>
  <cp:lastPrinted>2019-07-10T08:27:00Z</cp:lastPrinted>
  <dcterms:created xsi:type="dcterms:W3CDTF">2017-10-04T03:08:00Z</dcterms:created>
  <dcterms:modified xsi:type="dcterms:W3CDTF">2019-07-10T08:28:00Z</dcterms:modified>
</cp:coreProperties>
</file>